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340" w:rsidRPr="00D300E6" w:rsidRDefault="00A81340" w:rsidP="00C109FF">
      <w:pPr>
        <w:ind w:left="9072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Pr="00D300E6">
        <w:rPr>
          <w:color w:val="000000"/>
          <w:sz w:val="28"/>
          <w:szCs w:val="28"/>
        </w:rPr>
        <w:t>риложение 1</w:t>
      </w:r>
    </w:p>
    <w:p w:rsidR="00A81340" w:rsidRPr="00D300E6" w:rsidRDefault="00A81340" w:rsidP="00C109FF">
      <w:pPr>
        <w:ind w:left="9072"/>
        <w:jc w:val="right"/>
        <w:rPr>
          <w:color w:val="000000"/>
          <w:sz w:val="28"/>
          <w:szCs w:val="28"/>
        </w:rPr>
      </w:pPr>
      <w:r w:rsidRPr="00D300E6">
        <w:rPr>
          <w:color w:val="000000"/>
          <w:sz w:val="28"/>
          <w:szCs w:val="28"/>
        </w:rPr>
        <w:t xml:space="preserve">к </w:t>
      </w:r>
      <w:r>
        <w:rPr>
          <w:color w:val="000000"/>
          <w:sz w:val="28"/>
          <w:szCs w:val="28"/>
        </w:rPr>
        <w:t>решению Собрания депутатов</w:t>
      </w:r>
    </w:p>
    <w:p w:rsidR="00A81340" w:rsidRPr="00D300E6" w:rsidRDefault="00A81340" w:rsidP="00C109FF">
      <w:pPr>
        <w:ind w:left="9072"/>
        <w:jc w:val="right"/>
        <w:rPr>
          <w:color w:val="000000"/>
          <w:sz w:val="28"/>
          <w:szCs w:val="28"/>
        </w:rPr>
      </w:pPr>
      <w:r w:rsidRPr="00D300E6">
        <w:rPr>
          <w:color w:val="000000"/>
          <w:sz w:val="28"/>
          <w:szCs w:val="28"/>
        </w:rPr>
        <w:t xml:space="preserve">«О бюджете </w:t>
      </w:r>
      <w:r>
        <w:rPr>
          <w:color w:val="000000"/>
          <w:sz w:val="28"/>
          <w:szCs w:val="28"/>
        </w:rPr>
        <w:t xml:space="preserve"> Гашунского сельского поселения Зимовниковского района </w:t>
      </w:r>
      <w:r w:rsidRPr="00D300E6">
        <w:rPr>
          <w:color w:val="000000"/>
          <w:sz w:val="28"/>
          <w:szCs w:val="28"/>
        </w:rPr>
        <w:t>на 201</w:t>
      </w:r>
      <w:r>
        <w:rPr>
          <w:color w:val="000000"/>
          <w:sz w:val="28"/>
          <w:szCs w:val="28"/>
        </w:rPr>
        <w:t>9</w:t>
      </w:r>
      <w:r w:rsidRPr="00D300E6">
        <w:rPr>
          <w:color w:val="000000"/>
          <w:sz w:val="28"/>
          <w:szCs w:val="28"/>
        </w:rPr>
        <w:t xml:space="preserve"> год</w:t>
      </w:r>
    </w:p>
    <w:p w:rsidR="00A81340" w:rsidRPr="00D300E6" w:rsidRDefault="00A81340" w:rsidP="00C109FF">
      <w:pPr>
        <w:ind w:left="9072"/>
        <w:jc w:val="right"/>
        <w:rPr>
          <w:sz w:val="28"/>
          <w:szCs w:val="28"/>
        </w:rPr>
      </w:pPr>
      <w:r w:rsidRPr="00D300E6">
        <w:rPr>
          <w:color w:val="000000"/>
          <w:sz w:val="28"/>
          <w:szCs w:val="28"/>
        </w:rPr>
        <w:t>и на плановый период 20</w:t>
      </w:r>
      <w:r>
        <w:rPr>
          <w:color w:val="000000"/>
          <w:sz w:val="28"/>
          <w:szCs w:val="28"/>
        </w:rPr>
        <w:t>20</w:t>
      </w:r>
      <w:r w:rsidRPr="00D300E6">
        <w:rPr>
          <w:color w:val="000000"/>
          <w:sz w:val="28"/>
          <w:szCs w:val="28"/>
        </w:rPr>
        <w:t xml:space="preserve"> и 202</w:t>
      </w:r>
      <w:r>
        <w:rPr>
          <w:color w:val="000000"/>
          <w:sz w:val="28"/>
          <w:szCs w:val="28"/>
        </w:rPr>
        <w:t>1</w:t>
      </w:r>
      <w:r w:rsidRPr="00D300E6">
        <w:rPr>
          <w:color w:val="000000"/>
          <w:sz w:val="28"/>
          <w:szCs w:val="28"/>
        </w:rPr>
        <w:t xml:space="preserve"> годов»</w:t>
      </w:r>
    </w:p>
    <w:p w:rsidR="00A81340" w:rsidRPr="00D300E6" w:rsidRDefault="00A81340" w:rsidP="00C109FF">
      <w:pPr>
        <w:ind w:left="9072"/>
        <w:jc w:val="right"/>
        <w:rPr>
          <w:sz w:val="28"/>
          <w:szCs w:val="28"/>
        </w:rPr>
      </w:pPr>
    </w:p>
    <w:p w:rsidR="00A81340" w:rsidRPr="00D300E6" w:rsidRDefault="00A81340" w:rsidP="00841A01">
      <w:pPr>
        <w:jc w:val="center"/>
        <w:rPr>
          <w:b/>
          <w:bCs/>
          <w:sz w:val="28"/>
          <w:szCs w:val="28"/>
        </w:rPr>
      </w:pPr>
      <w:r w:rsidRPr="00D300E6">
        <w:rPr>
          <w:b/>
          <w:bCs/>
          <w:sz w:val="28"/>
          <w:szCs w:val="28"/>
        </w:rPr>
        <w:t xml:space="preserve">Объем поступлений доходов </w:t>
      </w:r>
      <w:r>
        <w:rPr>
          <w:b/>
          <w:bCs/>
          <w:sz w:val="28"/>
          <w:szCs w:val="28"/>
        </w:rPr>
        <w:t>местного</w:t>
      </w:r>
      <w:r w:rsidRPr="00D300E6">
        <w:rPr>
          <w:b/>
          <w:bCs/>
          <w:sz w:val="28"/>
          <w:szCs w:val="28"/>
        </w:rPr>
        <w:t xml:space="preserve"> бюджета </w:t>
      </w:r>
    </w:p>
    <w:p w:rsidR="00A81340" w:rsidRPr="00D300E6" w:rsidRDefault="00A81340" w:rsidP="00841A01">
      <w:pPr>
        <w:jc w:val="center"/>
        <w:rPr>
          <w:b/>
          <w:kern w:val="2"/>
          <w:sz w:val="28"/>
          <w:szCs w:val="28"/>
        </w:rPr>
      </w:pPr>
      <w:r w:rsidRPr="00D300E6">
        <w:rPr>
          <w:b/>
          <w:sz w:val="28"/>
          <w:szCs w:val="28"/>
        </w:rPr>
        <w:t>на 201</w:t>
      </w:r>
      <w:r>
        <w:rPr>
          <w:b/>
          <w:sz w:val="28"/>
          <w:szCs w:val="28"/>
        </w:rPr>
        <w:t>9</w:t>
      </w:r>
      <w:r w:rsidRPr="00D300E6">
        <w:rPr>
          <w:b/>
          <w:sz w:val="28"/>
          <w:szCs w:val="28"/>
        </w:rPr>
        <w:t xml:space="preserve"> год и на плановый период 20</w:t>
      </w:r>
      <w:r>
        <w:rPr>
          <w:b/>
          <w:sz w:val="28"/>
          <w:szCs w:val="28"/>
        </w:rPr>
        <w:t>20</w:t>
      </w:r>
      <w:r w:rsidRPr="00D300E6">
        <w:rPr>
          <w:b/>
          <w:sz w:val="28"/>
          <w:szCs w:val="28"/>
        </w:rPr>
        <w:t xml:space="preserve"> и 202</w:t>
      </w:r>
      <w:r>
        <w:rPr>
          <w:b/>
          <w:sz w:val="28"/>
          <w:szCs w:val="28"/>
        </w:rPr>
        <w:t>1</w:t>
      </w:r>
      <w:r w:rsidRPr="00D300E6">
        <w:rPr>
          <w:b/>
          <w:sz w:val="28"/>
          <w:szCs w:val="28"/>
        </w:rPr>
        <w:t xml:space="preserve"> годов</w:t>
      </w:r>
    </w:p>
    <w:p w:rsidR="00A81340" w:rsidRPr="00D300E6" w:rsidRDefault="00A81340" w:rsidP="00841A01">
      <w:pPr>
        <w:jc w:val="right"/>
        <w:rPr>
          <w:sz w:val="28"/>
          <w:szCs w:val="28"/>
          <w:lang w:eastAsia="en-US"/>
        </w:rPr>
      </w:pPr>
      <w:r w:rsidRPr="00D300E6">
        <w:rPr>
          <w:sz w:val="28"/>
          <w:szCs w:val="28"/>
          <w:lang w:eastAsia="en-US"/>
        </w:rPr>
        <w:t>(тыс. рублей)</w:t>
      </w:r>
    </w:p>
    <w:tbl>
      <w:tblPr>
        <w:tblW w:w="15452" w:type="dxa"/>
        <w:tblInd w:w="-318" w:type="dxa"/>
        <w:tblLayout w:type="fixed"/>
        <w:tblLook w:val="00A0"/>
      </w:tblPr>
      <w:tblGrid>
        <w:gridCol w:w="3126"/>
        <w:gridCol w:w="7223"/>
        <w:gridCol w:w="1701"/>
        <w:gridCol w:w="1701"/>
        <w:gridCol w:w="1701"/>
      </w:tblGrid>
      <w:tr w:rsidR="00A81340" w:rsidRPr="00D300E6" w:rsidTr="00853CC9">
        <w:trPr>
          <w:trHeight w:val="1288"/>
        </w:trPr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340" w:rsidRPr="00D300E6" w:rsidRDefault="00A81340" w:rsidP="00214C52">
            <w:pPr>
              <w:jc w:val="center"/>
              <w:rPr>
                <w:b/>
                <w:bCs/>
                <w:sz w:val="28"/>
                <w:szCs w:val="28"/>
              </w:rPr>
            </w:pPr>
            <w:r w:rsidRPr="00D300E6">
              <w:rPr>
                <w:b/>
                <w:bCs/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340" w:rsidRPr="00D300E6" w:rsidRDefault="00A81340" w:rsidP="00214C52">
            <w:pPr>
              <w:jc w:val="center"/>
              <w:rPr>
                <w:b/>
                <w:bCs/>
                <w:sz w:val="28"/>
                <w:szCs w:val="28"/>
              </w:rPr>
            </w:pPr>
            <w:r w:rsidRPr="00D300E6"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340" w:rsidRPr="00D300E6" w:rsidRDefault="00A81340" w:rsidP="00214C5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00E6">
              <w:rPr>
                <w:b/>
                <w:bCs/>
                <w:color w:val="000000"/>
                <w:sz w:val="28"/>
                <w:szCs w:val="28"/>
              </w:rPr>
              <w:t>201</w:t>
            </w:r>
            <w:r>
              <w:rPr>
                <w:b/>
                <w:bCs/>
                <w:color w:val="000000"/>
                <w:sz w:val="28"/>
                <w:szCs w:val="28"/>
              </w:rPr>
              <w:t>9</w:t>
            </w:r>
            <w:r w:rsidRPr="00D300E6">
              <w:rPr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340" w:rsidRPr="00D300E6" w:rsidRDefault="00A81340" w:rsidP="00214C5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00E6">
              <w:rPr>
                <w:b/>
                <w:bCs/>
                <w:color w:val="000000"/>
                <w:sz w:val="28"/>
                <w:szCs w:val="28"/>
              </w:rPr>
              <w:t>20</w:t>
            </w:r>
            <w:r>
              <w:rPr>
                <w:b/>
                <w:bCs/>
                <w:color w:val="000000"/>
                <w:sz w:val="28"/>
                <w:szCs w:val="28"/>
              </w:rPr>
              <w:t>20</w:t>
            </w:r>
            <w:r w:rsidRPr="00D300E6">
              <w:rPr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340" w:rsidRPr="00D300E6" w:rsidRDefault="00A81340" w:rsidP="00214C5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00E6">
              <w:rPr>
                <w:b/>
                <w:bCs/>
                <w:color w:val="000000"/>
                <w:sz w:val="28"/>
                <w:szCs w:val="28"/>
              </w:rPr>
              <w:t>202</w:t>
            </w: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  <w:r w:rsidRPr="00D300E6">
              <w:rPr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A81340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1"/>
          <w:tblHeader/>
        </w:trPr>
        <w:tc>
          <w:tcPr>
            <w:tcW w:w="3126" w:type="dxa"/>
          </w:tcPr>
          <w:p w:rsidR="00A81340" w:rsidRPr="00D300E6" w:rsidRDefault="00A81340" w:rsidP="00214C52">
            <w:pPr>
              <w:jc w:val="center"/>
              <w:rPr>
                <w:sz w:val="28"/>
                <w:szCs w:val="28"/>
              </w:rPr>
            </w:pPr>
            <w:bookmarkStart w:id="0" w:name="RANGE!A1:D202"/>
            <w:bookmarkEnd w:id="0"/>
            <w:r w:rsidRPr="00D300E6">
              <w:rPr>
                <w:sz w:val="28"/>
                <w:szCs w:val="28"/>
              </w:rPr>
              <w:t>1</w:t>
            </w:r>
          </w:p>
        </w:tc>
        <w:tc>
          <w:tcPr>
            <w:tcW w:w="7223" w:type="dxa"/>
          </w:tcPr>
          <w:p w:rsidR="00A81340" w:rsidRPr="00D300E6" w:rsidRDefault="00A81340" w:rsidP="000C73E1">
            <w:pPr>
              <w:jc w:val="center"/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noWrap/>
          </w:tcPr>
          <w:p w:rsidR="00A81340" w:rsidRPr="00D300E6" w:rsidRDefault="00A81340" w:rsidP="00214C52">
            <w:pPr>
              <w:jc w:val="center"/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noWrap/>
          </w:tcPr>
          <w:p w:rsidR="00A81340" w:rsidRPr="00D300E6" w:rsidRDefault="00A81340" w:rsidP="00214C52">
            <w:pPr>
              <w:jc w:val="center"/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4</w:t>
            </w:r>
          </w:p>
        </w:tc>
        <w:tc>
          <w:tcPr>
            <w:tcW w:w="1701" w:type="dxa"/>
          </w:tcPr>
          <w:p w:rsidR="00A81340" w:rsidRPr="00D300E6" w:rsidRDefault="00A81340" w:rsidP="00214C52">
            <w:pPr>
              <w:jc w:val="center"/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5</w:t>
            </w:r>
          </w:p>
        </w:tc>
      </w:tr>
      <w:tr w:rsidR="00A81340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1"/>
        </w:trPr>
        <w:tc>
          <w:tcPr>
            <w:tcW w:w="3126" w:type="dxa"/>
            <w:tcBorders>
              <w:left w:val="nil"/>
              <w:bottom w:val="nil"/>
              <w:right w:val="nil"/>
            </w:tcBorders>
          </w:tcPr>
          <w:p w:rsidR="00A81340" w:rsidRPr="00D300E6" w:rsidRDefault="00A81340" w:rsidP="00214C5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23" w:type="dxa"/>
            <w:tcBorders>
              <w:left w:val="nil"/>
              <w:bottom w:val="nil"/>
              <w:right w:val="nil"/>
            </w:tcBorders>
          </w:tcPr>
          <w:p w:rsidR="00A81340" w:rsidRPr="00D300E6" w:rsidRDefault="00A81340" w:rsidP="00C851CA">
            <w:pPr>
              <w:jc w:val="both"/>
              <w:rPr>
                <w:color w:val="000000"/>
                <w:sz w:val="28"/>
                <w:szCs w:val="28"/>
              </w:rPr>
            </w:pPr>
            <w:r w:rsidRPr="00D300E6">
              <w:rPr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</w:tcPr>
          <w:p w:rsidR="00A81340" w:rsidRPr="00D300E6" w:rsidRDefault="00A81340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7 099,2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</w:tcPr>
          <w:p w:rsidR="00A81340" w:rsidRPr="00D300E6" w:rsidRDefault="00A81340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5 147,7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:rsidR="00A81340" w:rsidRPr="00D300E6" w:rsidRDefault="00A81340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4 988,5</w:t>
            </w:r>
          </w:p>
        </w:tc>
      </w:tr>
      <w:tr w:rsidR="00A81340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</w:tcPr>
          <w:p w:rsidR="00A81340" w:rsidRPr="00D300E6" w:rsidRDefault="00A81340">
            <w:pPr>
              <w:rPr>
                <w:sz w:val="28"/>
                <w:szCs w:val="28"/>
              </w:rPr>
            </w:pPr>
            <w:bookmarkStart w:id="1" w:name="RANGE!A11:C51"/>
            <w:bookmarkEnd w:id="1"/>
            <w:r w:rsidRPr="00D300E6">
              <w:rPr>
                <w:sz w:val="28"/>
                <w:szCs w:val="28"/>
              </w:rPr>
              <w:t>1 00 00000 00 0000 000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</w:tcPr>
          <w:p w:rsidR="00A81340" w:rsidRPr="00D300E6" w:rsidRDefault="00A81340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3 738,4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3 754,7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3 806,1</w:t>
            </w:r>
          </w:p>
        </w:tc>
      </w:tr>
      <w:tr w:rsidR="00A81340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</w:tcPr>
          <w:p w:rsidR="00A81340" w:rsidRPr="00D300E6" w:rsidRDefault="00A81340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1 01 00000 00 0000 000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</w:tcPr>
          <w:p w:rsidR="00A81340" w:rsidRPr="00D300E6" w:rsidRDefault="00A81340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616,4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619,7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658,3</w:t>
            </w:r>
          </w:p>
        </w:tc>
      </w:tr>
      <w:tr w:rsidR="00A81340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</w:tcPr>
          <w:p w:rsidR="00A81340" w:rsidRPr="00D300E6" w:rsidRDefault="00A81340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1 01 02000 01 0000 110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</w:tcPr>
          <w:p w:rsidR="00A81340" w:rsidRPr="00D300E6" w:rsidRDefault="00A81340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Default="00A81340" w:rsidP="00E54669">
            <w:pPr>
              <w:jc w:val="center"/>
            </w:pPr>
            <w:r w:rsidRPr="00A37BA7">
              <w:rPr>
                <w:color w:val="000000"/>
                <w:spacing w:val="-12"/>
                <w:sz w:val="28"/>
                <w:szCs w:val="28"/>
              </w:rPr>
              <w:t>616,4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Default="00A81340" w:rsidP="00E54669">
            <w:pPr>
              <w:jc w:val="center"/>
            </w:pPr>
            <w:r w:rsidRPr="001E34CB">
              <w:rPr>
                <w:color w:val="000000"/>
                <w:spacing w:val="-12"/>
                <w:sz w:val="28"/>
                <w:szCs w:val="28"/>
              </w:rPr>
              <w:t>619,7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Default="00A81340" w:rsidP="00E54669">
            <w:pPr>
              <w:jc w:val="center"/>
            </w:pPr>
            <w:r w:rsidRPr="000D6672">
              <w:rPr>
                <w:color w:val="000000"/>
                <w:spacing w:val="-12"/>
                <w:sz w:val="28"/>
                <w:szCs w:val="28"/>
              </w:rPr>
              <w:t>658,3</w:t>
            </w:r>
          </w:p>
        </w:tc>
      </w:tr>
      <w:tr w:rsidR="00A81340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</w:tcPr>
          <w:p w:rsidR="00A81340" w:rsidRPr="00D300E6" w:rsidRDefault="00A81340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1 01 02010 01 0000 110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</w:tcPr>
          <w:p w:rsidR="00A81340" w:rsidRPr="00D300E6" w:rsidRDefault="00A81340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Default="00A81340" w:rsidP="00E54669">
            <w:pPr>
              <w:jc w:val="center"/>
            </w:pPr>
            <w:r w:rsidRPr="00A37BA7">
              <w:rPr>
                <w:color w:val="000000"/>
                <w:spacing w:val="-12"/>
                <w:sz w:val="28"/>
                <w:szCs w:val="28"/>
              </w:rPr>
              <w:t>616,4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Default="00A81340" w:rsidP="00E54669">
            <w:pPr>
              <w:jc w:val="center"/>
            </w:pPr>
            <w:r w:rsidRPr="001E34CB">
              <w:rPr>
                <w:color w:val="000000"/>
                <w:spacing w:val="-12"/>
                <w:sz w:val="28"/>
                <w:szCs w:val="28"/>
              </w:rPr>
              <w:t>619,7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Default="00A81340" w:rsidP="00E54669">
            <w:pPr>
              <w:jc w:val="center"/>
            </w:pPr>
            <w:r w:rsidRPr="000D6672">
              <w:rPr>
                <w:color w:val="000000"/>
                <w:spacing w:val="-12"/>
                <w:sz w:val="28"/>
                <w:szCs w:val="28"/>
              </w:rPr>
              <w:t>658,3</w:t>
            </w:r>
          </w:p>
        </w:tc>
      </w:tr>
      <w:tr w:rsidR="00A81340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</w:tcPr>
          <w:p w:rsidR="00A81340" w:rsidRPr="00D300E6" w:rsidRDefault="00A81340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1 06 00000 00 0000 000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</w:tcPr>
          <w:p w:rsidR="00A81340" w:rsidRPr="00D300E6" w:rsidRDefault="00A81340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НАЛОГИ НА ИМУЩЕСТВО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2 938,2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2 949,7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2 961,2</w:t>
            </w:r>
          </w:p>
        </w:tc>
      </w:tr>
      <w:tr w:rsidR="00A81340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</w:tcPr>
          <w:p w:rsidR="00A81340" w:rsidRPr="00D300E6" w:rsidRDefault="00A81340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1 06 01000 00 0000 110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</w:tcPr>
          <w:p w:rsidR="00A81340" w:rsidRPr="00D300E6" w:rsidRDefault="00A81340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1D1E5C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44,4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1D1E5C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55,9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67,4</w:t>
            </w:r>
          </w:p>
        </w:tc>
      </w:tr>
      <w:tr w:rsidR="00A81340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</w:tcPr>
          <w:p w:rsidR="00A81340" w:rsidRPr="00D300E6" w:rsidRDefault="00A81340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1 06 01030 10 0000 110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</w:tcPr>
          <w:p w:rsidR="00A81340" w:rsidRPr="00D300E6" w:rsidRDefault="00A81340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1D1E5C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44,4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1D1E5C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55,9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67,4</w:t>
            </w:r>
          </w:p>
        </w:tc>
      </w:tr>
      <w:tr w:rsidR="00A81340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</w:tcPr>
          <w:p w:rsidR="00A81340" w:rsidRPr="00D300E6" w:rsidRDefault="00A81340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1 06 06000 00 0000 110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</w:tcPr>
          <w:p w:rsidR="00A81340" w:rsidRPr="00D300E6" w:rsidRDefault="00A81340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2 893,8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2 893,8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2 893,8</w:t>
            </w:r>
          </w:p>
        </w:tc>
      </w:tr>
      <w:tr w:rsidR="00A81340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</w:tcPr>
          <w:p w:rsidR="00A81340" w:rsidRPr="00D300E6" w:rsidRDefault="00A81340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1 06 06030 00 0000 110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</w:tcPr>
          <w:p w:rsidR="00A81340" w:rsidRPr="00D300E6" w:rsidRDefault="00A81340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2 744,1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2 744,1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2 744,1</w:t>
            </w:r>
          </w:p>
        </w:tc>
      </w:tr>
      <w:tr w:rsidR="00A81340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</w:tcPr>
          <w:p w:rsidR="00A81340" w:rsidRPr="00D300E6" w:rsidRDefault="00A81340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1 06 06033 10 0000 110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</w:tcPr>
          <w:p w:rsidR="00A81340" w:rsidRPr="00D300E6" w:rsidRDefault="00A81340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2 744,1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2 744,1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2 744,1</w:t>
            </w:r>
          </w:p>
        </w:tc>
      </w:tr>
      <w:tr w:rsidR="00A81340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</w:tcPr>
          <w:p w:rsidR="00A81340" w:rsidRPr="00D300E6" w:rsidRDefault="00A81340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1 06 06040 00 0000 110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</w:tcPr>
          <w:p w:rsidR="00A81340" w:rsidRPr="00D300E6" w:rsidRDefault="00A81340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149,7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1D1E5C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149,7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1D1E5C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149,7</w:t>
            </w:r>
          </w:p>
        </w:tc>
      </w:tr>
      <w:tr w:rsidR="00A81340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</w:tcPr>
          <w:p w:rsidR="00A81340" w:rsidRPr="00D300E6" w:rsidRDefault="00A81340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1 06 06043 10 0000 110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</w:tcPr>
          <w:p w:rsidR="00A81340" w:rsidRPr="00D300E6" w:rsidRDefault="00A81340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149,7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1D1E5C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149,7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1D1E5C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149,7</w:t>
            </w:r>
          </w:p>
        </w:tc>
      </w:tr>
      <w:tr w:rsidR="00A81340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</w:tcPr>
          <w:p w:rsidR="00A81340" w:rsidRPr="00D300E6" w:rsidRDefault="00A81340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1 08 00000 00 0000 000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</w:tcPr>
          <w:p w:rsidR="00A81340" w:rsidRPr="00D300E6" w:rsidRDefault="00A81340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ГОСУДАРСТВЕННАЯ ПОШЛИНА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6,8</w:t>
            </w:r>
          </w:p>
        </w:tc>
      </w:tr>
      <w:tr w:rsidR="00A81340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</w:tcPr>
          <w:p w:rsidR="00A81340" w:rsidRPr="00D300E6" w:rsidRDefault="00A81340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1 08 04000 01 0000 110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</w:tcPr>
          <w:p w:rsidR="00A81340" w:rsidRPr="00D300E6" w:rsidRDefault="00A81340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6,8</w:t>
            </w:r>
          </w:p>
        </w:tc>
      </w:tr>
      <w:tr w:rsidR="00A81340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</w:tcPr>
          <w:p w:rsidR="00A81340" w:rsidRPr="00D300E6" w:rsidRDefault="00A81340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1 08 04020 01 0000 110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</w:tcPr>
          <w:p w:rsidR="00A81340" w:rsidRPr="00D300E6" w:rsidRDefault="00A81340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законодательными актами РФ на совершение нотариальных действий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6,8</w:t>
            </w:r>
          </w:p>
        </w:tc>
      </w:tr>
      <w:tr w:rsidR="00A81340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</w:tcPr>
          <w:p w:rsidR="00A81340" w:rsidRPr="00D300E6" w:rsidRDefault="00A81340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1 11 00000 00 0000 000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</w:tcPr>
          <w:p w:rsidR="00A81340" w:rsidRPr="00D300E6" w:rsidRDefault="00A81340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148,9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148,9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148,9</w:t>
            </w:r>
          </w:p>
        </w:tc>
      </w:tr>
      <w:tr w:rsidR="00A81340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</w:tcPr>
          <w:p w:rsidR="00A81340" w:rsidRPr="00D300E6" w:rsidRDefault="00A81340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1 11 05000 00 0000 120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</w:tcPr>
          <w:p w:rsidR="00A81340" w:rsidRPr="00D300E6" w:rsidRDefault="00A81340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148,9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148,9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148,9</w:t>
            </w:r>
          </w:p>
        </w:tc>
      </w:tr>
      <w:tr w:rsidR="00A81340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</w:tcPr>
          <w:p w:rsidR="00A81340" w:rsidRPr="00D300E6" w:rsidRDefault="00A81340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1 11 05020 00 0000 120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</w:tcPr>
          <w:p w:rsidR="00A81340" w:rsidRPr="00D300E6" w:rsidRDefault="00A81340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148,9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148,9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148,9</w:t>
            </w:r>
          </w:p>
        </w:tc>
      </w:tr>
      <w:tr w:rsidR="00A81340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</w:tcPr>
          <w:p w:rsidR="00A81340" w:rsidRPr="00D300E6" w:rsidRDefault="00A81340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1 11 05025 10 0000 120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</w:tcPr>
          <w:p w:rsidR="00A81340" w:rsidRPr="00D300E6" w:rsidRDefault="00A81340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148,7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148,7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148,7</w:t>
            </w:r>
          </w:p>
        </w:tc>
      </w:tr>
      <w:tr w:rsidR="00A81340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</w:tcPr>
          <w:p w:rsidR="00A81340" w:rsidRPr="00D300E6" w:rsidRDefault="00A81340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1 16 00000 00 0000 000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</w:tcPr>
          <w:p w:rsidR="00A81340" w:rsidRPr="00D300E6" w:rsidRDefault="00A81340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Default="00A81340" w:rsidP="00C939C9">
            <w:pPr>
              <w:jc w:val="center"/>
            </w:pPr>
            <w:r w:rsidRPr="00D62FB9">
              <w:rPr>
                <w:color w:val="000000"/>
                <w:spacing w:val="-12"/>
                <w:sz w:val="28"/>
                <w:szCs w:val="28"/>
              </w:rPr>
              <w:t>28,6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Default="00A81340" w:rsidP="00C939C9">
            <w:pPr>
              <w:jc w:val="center"/>
            </w:pPr>
            <w:r w:rsidRPr="00C17095">
              <w:rPr>
                <w:color w:val="000000"/>
                <w:spacing w:val="-12"/>
                <w:sz w:val="28"/>
                <w:szCs w:val="28"/>
              </w:rPr>
              <w:t>29,7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Default="00A81340" w:rsidP="00C939C9">
            <w:pPr>
              <w:jc w:val="center"/>
            </w:pPr>
            <w:r w:rsidRPr="00A75FCB">
              <w:rPr>
                <w:color w:val="000000"/>
                <w:spacing w:val="-12"/>
                <w:sz w:val="28"/>
                <w:szCs w:val="28"/>
              </w:rPr>
              <w:t>30,9</w:t>
            </w:r>
          </w:p>
        </w:tc>
      </w:tr>
      <w:tr w:rsidR="00A81340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</w:tcPr>
          <w:p w:rsidR="00A81340" w:rsidRPr="00D300E6" w:rsidRDefault="00A81340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1 16 51000 02 0000 140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</w:tcPr>
          <w:p w:rsidR="00A81340" w:rsidRPr="00D300E6" w:rsidRDefault="00A81340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Default="00A81340" w:rsidP="00C939C9">
            <w:pPr>
              <w:jc w:val="center"/>
            </w:pPr>
            <w:r w:rsidRPr="00D62FB9">
              <w:rPr>
                <w:color w:val="000000"/>
                <w:spacing w:val="-12"/>
                <w:sz w:val="28"/>
                <w:szCs w:val="28"/>
              </w:rPr>
              <w:t>28,6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Default="00A81340" w:rsidP="00C939C9">
            <w:pPr>
              <w:jc w:val="center"/>
            </w:pPr>
            <w:r w:rsidRPr="00C17095">
              <w:rPr>
                <w:color w:val="000000"/>
                <w:spacing w:val="-12"/>
                <w:sz w:val="28"/>
                <w:szCs w:val="28"/>
              </w:rPr>
              <w:t>29,7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Default="00A81340" w:rsidP="00C939C9">
            <w:pPr>
              <w:jc w:val="center"/>
            </w:pPr>
            <w:r w:rsidRPr="00A75FCB">
              <w:rPr>
                <w:color w:val="000000"/>
                <w:spacing w:val="-12"/>
                <w:sz w:val="28"/>
                <w:szCs w:val="28"/>
              </w:rPr>
              <w:t>30,9</w:t>
            </w:r>
          </w:p>
        </w:tc>
      </w:tr>
      <w:tr w:rsidR="00A81340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</w:tcPr>
          <w:p w:rsidR="00A81340" w:rsidRPr="00D300E6" w:rsidRDefault="00A81340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1 16 51040 02 0000 140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</w:tcPr>
          <w:p w:rsidR="00A81340" w:rsidRPr="00D300E6" w:rsidRDefault="00A81340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28,6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29,7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30,9</w:t>
            </w:r>
          </w:p>
        </w:tc>
      </w:tr>
      <w:tr w:rsidR="00A81340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</w:tcPr>
          <w:p w:rsidR="00A81340" w:rsidRPr="00D300E6" w:rsidRDefault="00A81340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2 00 00000 00 0000 000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</w:tcPr>
          <w:p w:rsidR="00A81340" w:rsidRPr="00D300E6" w:rsidRDefault="00A81340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3 360,8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1 393,0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1 182,4</w:t>
            </w:r>
          </w:p>
        </w:tc>
      </w:tr>
      <w:tr w:rsidR="00A81340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</w:tcPr>
          <w:p w:rsidR="00A81340" w:rsidRPr="00D300E6" w:rsidRDefault="00A81340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2 02 00000 00 0000 000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</w:tcPr>
          <w:p w:rsidR="00A81340" w:rsidRPr="00D300E6" w:rsidRDefault="00A81340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690CB3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3 360,8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690CB3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1 393,0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690CB3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1 182,4</w:t>
            </w:r>
          </w:p>
        </w:tc>
      </w:tr>
      <w:tr w:rsidR="00A81340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1340" w:rsidRPr="00D300E6" w:rsidRDefault="00A81340">
            <w:pPr>
              <w:jc w:val="center"/>
              <w:rPr>
                <w:color w:val="000000"/>
                <w:sz w:val="28"/>
                <w:szCs w:val="28"/>
              </w:rPr>
            </w:pPr>
            <w:r w:rsidRPr="00D300E6">
              <w:rPr>
                <w:color w:val="000000"/>
                <w:sz w:val="28"/>
                <w:szCs w:val="28"/>
              </w:rPr>
              <w:t>2 02 10000 00 0000 15</w:t>
            </w: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1340" w:rsidRPr="00D300E6" w:rsidRDefault="00A81340">
            <w:pPr>
              <w:jc w:val="both"/>
              <w:rPr>
                <w:color w:val="000000"/>
                <w:sz w:val="28"/>
                <w:szCs w:val="28"/>
              </w:rPr>
            </w:pPr>
            <w:r w:rsidRPr="00D300E6">
              <w:rPr>
                <w:color w:val="000000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Default="00A81340" w:rsidP="00C939C9">
            <w:pPr>
              <w:jc w:val="center"/>
            </w:pPr>
            <w:r w:rsidRPr="00140B9C">
              <w:rPr>
                <w:color w:val="000000"/>
                <w:spacing w:val="-12"/>
                <w:sz w:val="28"/>
                <w:szCs w:val="28"/>
              </w:rPr>
              <w:t>2 734,1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1D1E5C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1 313,5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Default="00A81340" w:rsidP="00C939C9">
            <w:pPr>
              <w:jc w:val="center"/>
            </w:pPr>
            <w:r w:rsidRPr="00C80A00">
              <w:rPr>
                <w:color w:val="000000"/>
                <w:spacing w:val="-12"/>
                <w:sz w:val="28"/>
                <w:szCs w:val="28"/>
              </w:rPr>
              <w:t>1 182,2</w:t>
            </w:r>
          </w:p>
        </w:tc>
      </w:tr>
      <w:tr w:rsidR="00A81340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1340" w:rsidRPr="00D300E6" w:rsidRDefault="00A81340">
            <w:pPr>
              <w:jc w:val="center"/>
              <w:rPr>
                <w:color w:val="000000"/>
                <w:sz w:val="28"/>
                <w:szCs w:val="28"/>
              </w:rPr>
            </w:pPr>
            <w:r w:rsidRPr="00D300E6">
              <w:rPr>
                <w:color w:val="000000"/>
                <w:sz w:val="28"/>
                <w:szCs w:val="28"/>
              </w:rPr>
              <w:t>2 02 15001 00 0000 15</w:t>
            </w: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1340" w:rsidRPr="00D300E6" w:rsidRDefault="00A81340">
            <w:pPr>
              <w:jc w:val="both"/>
              <w:rPr>
                <w:color w:val="000000"/>
                <w:sz w:val="28"/>
                <w:szCs w:val="28"/>
              </w:rPr>
            </w:pPr>
            <w:r w:rsidRPr="00D300E6">
              <w:rPr>
                <w:color w:val="000000"/>
                <w:sz w:val="28"/>
                <w:szCs w:val="28"/>
              </w:rPr>
              <w:t>Дотации на выравнивание бюджетной обеспеченности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Default="00A81340" w:rsidP="00C939C9">
            <w:pPr>
              <w:jc w:val="center"/>
            </w:pPr>
            <w:r w:rsidRPr="00140B9C">
              <w:rPr>
                <w:color w:val="000000"/>
                <w:spacing w:val="-12"/>
                <w:sz w:val="28"/>
                <w:szCs w:val="28"/>
              </w:rPr>
              <w:t>2 734,1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1D1E5C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1 313,5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Default="00A81340" w:rsidP="00C939C9">
            <w:pPr>
              <w:jc w:val="center"/>
            </w:pPr>
            <w:r w:rsidRPr="00C80A00">
              <w:rPr>
                <w:color w:val="000000"/>
                <w:spacing w:val="-12"/>
                <w:sz w:val="28"/>
                <w:szCs w:val="28"/>
              </w:rPr>
              <w:t>1 182,2</w:t>
            </w:r>
          </w:p>
        </w:tc>
      </w:tr>
      <w:tr w:rsidR="00A81340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1340" w:rsidRPr="00D300E6" w:rsidRDefault="00A81340">
            <w:pPr>
              <w:jc w:val="center"/>
              <w:rPr>
                <w:color w:val="000000"/>
                <w:sz w:val="28"/>
                <w:szCs w:val="28"/>
              </w:rPr>
            </w:pPr>
            <w:r w:rsidRPr="00D300E6">
              <w:rPr>
                <w:color w:val="000000"/>
                <w:sz w:val="28"/>
                <w:szCs w:val="28"/>
              </w:rPr>
              <w:t>2 02 15001 10 0000 15</w:t>
            </w: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1340" w:rsidRPr="00D300E6" w:rsidRDefault="00A81340">
            <w:pPr>
              <w:jc w:val="both"/>
              <w:rPr>
                <w:color w:val="000000"/>
                <w:sz w:val="28"/>
                <w:szCs w:val="28"/>
              </w:rPr>
            </w:pPr>
            <w:r w:rsidRPr="00D300E6">
              <w:rPr>
                <w:color w:val="000000"/>
                <w:sz w:val="28"/>
                <w:szCs w:val="28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Default="00A81340" w:rsidP="00611DAA">
            <w:pPr>
              <w:jc w:val="center"/>
            </w:pPr>
            <w:r w:rsidRPr="003B5F73">
              <w:rPr>
                <w:color w:val="000000"/>
                <w:spacing w:val="-12"/>
                <w:sz w:val="28"/>
                <w:szCs w:val="28"/>
              </w:rPr>
              <w:t>2</w:t>
            </w:r>
            <w:r>
              <w:rPr>
                <w:color w:val="000000"/>
                <w:spacing w:val="-12"/>
                <w:sz w:val="28"/>
                <w:szCs w:val="28"/>
              </w:rPr>
              <w:t> 734,1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1D1E5C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1 313,5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690CB3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1 182,2</w:t>
            </w:r>
          </w:p>
        </w:tc>
      </w:tr>
      <w:tr w:rsidR="00A81340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1340" w:rsidRPr="00D300E6" w:rsidRDefault="00A81340">
            <w:pPr>
              <w:jc w:val="center"/>
              <w:rPr>
                <w:color w:val="000000"/>
                <w:sz w:val="28"/>
                <w:szCs w:val="28"/>
              </w:rPr>
            </w:pPr>
            <w:r w:rsidRPr="00D300E6">
              <w:rPr>
                <w:color w:val="000000"/>
                <w:sz w:val="28"/>
                <w:szCs w:val="28"/>
              </w:rPr>
              <w:t>2 02 30000 00 0000 15</w:t>
            </w: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1340" w:rsidRPr="00D300E6" w:rsidRDefault="00A81340">
            <w:pPr>
              <w:jc w:val="both"/>
              <w:rPr>
                <w:color w:val="000000"/>
                <w:sz w:val="28"/>
                <w:szCs w:val="28"/>
              </w:rPr>
            </w:pPr>
            <w:r w:rsidRPr="00D300E6">
              <w:rPr>
                <w:color w:val="000000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76,7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79,5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0,2</w:t>
            </w:r>
          </w:p>
        </w:tc>
      </w:tr>
      <w:tr w:rsidR="00A81340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1340" w:rsidRPr="00D300E6" w:rsidRDefault="00A81340">
            <w:pPr>
              <w:jc w:val="center"/>
              <w:rPr>
                <w:color w:val="000000"/>
                <w:sz w:val="28"/>
                <w:szCs w:val="28"/>
              </w:rPr>
            </w:pPr>
            <w:r w:rsidRPr="00D300E6">
              <w:rPr>
                <w:color w:val="000000"/>
                <w:sz w:val="28"/>
                <w:szCs w:val="28"/>
              </w:rPr>
              <w:t>2 02 30024 00 0000 15</w:t>
            </w: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1340" w:rsidRPr="00D300E6" w:rsidRDefault="00A81340">
            <w:pPr>
              <w:jc w:val="both"/>
              <w:rPr>
                <w:color w:val="000000"/>
                <w:sz w:val="28"/>
                <w:szCs w:val="28"/>
              </w:rPr>
            </w:pPr>
            <w:r w:rsidRPr="00D300E6">
              <w:rPr>
                <w:color w:val="000000"/>
                <w:sz w:val="28"/>
                <w:szCs w:val="2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690CB3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690CB3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690CB3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0,2</w:t>
            </w:r>
          </w:p>
        </w:tc>
      </w:tr>
      <w:tr w:rsidR="00A81340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1340" w:rsidRPr="00D300E6" w:rsidRDefault="00A81340">
            <w:pPr>
              <w:jc w:val="center"/>
              <w:rPr>
                <w:color w:val="000000"/>
                <w:sz w:val="28"/>
                <w:szCs w:val="28"/>
              </w:rPr>
            </w:pPr>
            <w:r w:rsidRPr="00D300E6">
              <w:rPr>
                <w:color w:val="000000"/>
                <w:sz w:val="28"/>
                <w:szCs w:val="28"/>
              </w:rPr>
              <w:t>2 02 30024 10 0000 15</w:t>
            </w: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1340" w:rsidRPr="00D300E6" w:rsidRDefault="00A81340">
            <w:pPr>
              <w:jc w:val="both"/>
              <w:rPr>
                <w:color w:val="000000"/>
                <w:sz w:val="28"/>
                <w:szCs w:val="28"/>
              </w:rPr>
            </w:pPr>
            <w:r w:rsidRPr="00D300E6">
              <w:rPr>
                <w:color w:val="000000"/>
                <w:sz w:val="28"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0,2</w:t>
            </w:r>
          </w:p>
        </w:tc>
      </w:tr>
      <w:tr w:rsidR="00A81340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1340" w:rsidRPr="00D300E6" w:rsidRDefault="00A81340">
            <w:pPr>
              <w:jc w:val="center"/>
              <w:rPr>
                <w:color w:val="000000"/>
                <w:sz w:val="28"/>
                <w:szCs w:val="28"/>
              </w:rPr>
            </w:pPr>
            <w:r w:rsidRPr="00D300E6">
              <w:rPr>
                <w:color w:val="000000"/>
                <w:sz w:val="28"/>
                <w:szCs w:val="28"/>
              </w:rPr>
              <w:t>2 02 35118 00 0000 15</w:t>
            </w: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1340" w:rsidRPr="00D300E6" w:rsidRDefault="00A81340">
            <w:pPr>
              <w:jc w:val="both"/>
              <w:rPr>
                <w:color w:val="000000"/>
                <w:sz w:val="28"/>
                <w:szCs w:val="28"/>
              </w:rPr>
            </w:pPr>
            <w:r w:rsidRPr="00D300E6">
              <w:rPr>
                <w:color w:val="000000"/>
                <w:sz w:val="28"/>
                <w:szCs w:val="2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690CB3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76,5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690CB3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79,3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690CB3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A81340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1340" w:rsidRPr="00D300E6" w:rsidRDefault="00A81340">
            <w:pPr>
              <w:jc w:val="center"/>
              <w:rPr>
                <w:color w:val="000000"/>
                <w:sz w:val="28"/>
                <w:szCs w:val="28"/>
              </w:rPr>
            </w:pPr>
            <w:r w:rsidRPr="00D300E6">
              <w:rPr>
                <w:color w:val="000000"/>
                <w:sz w:val="28"/>
                <w:szCs w:val="28"/>
              </w:rPr>
              <w:t>2 02 35118 10 0000 15</w:t>
            </w: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1340" w:rsidRPr="00D300E6" w:rsidRDefault="00A81340">
            <w:pPr>
              <w:jc w:val="both"/>
              <w:rPr>
                <w:color w:val="000000"/>
                <w:sz w:val="28"/>
                <w:szCs w:val="28"/>
              </w:rPr>
            </w:pPr>
            <w:r w:rsidRPr="00D300E6">
              <w:rPr>
                <w:color w:val="000000"/>
                <w:sz w:val="28"/>
                <w:szCs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76,5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79,3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A81340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</w:tcPr>
          <w:p w:rsidR="00A81340" w:rsidRPr="006028E8" w:rsidRDefault="00A81340" w:rsidP="00690CB3">
            <w:pPr>
              <w:rPr>
                <w:sz w:val="28"/>
                <w:szCs w:val="28"/>
              </w:rPr>
            </w:pPr>
            <w:r w:rsidRPr="006028E8">
              <w:rPr>
                <w:sz w:val="28"/>
                <w:szCs w:val="28"/>
              </w:rPr>
              <w:t>2 02 40000 00 0000 15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</w:tcPr>
          <w:p w:rsidR="00A81340" w:rsidRPr="006028E8" w:rsidRDefault="00A81340" w:rsidP="00690CB3">
            <w:pPr>
              <w:rPr>
                <w:sz w:val="28"/>
                <w:szCs w:val="28"/>
              </w:rPr>
            </w:pPr>
            <w:r w:rsidRPr="006028E8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690CB3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550,0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690CB3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690CB3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A81340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</w:tcPr>
          <w:p w:rsidR="00A81340" w:rsidRPr="00E86656" w:rsidRDefault="00A81340" w:rsidP="00690CB3">
            <w:pPr>
              <w:rPr>
                <w:sz w:val="28"/>
                <w:szCs w:val="28"/>
              </w:rPr>
            </w:pPr>
            <w:r w:rsidRPr="00E86656">
              <w:rPr>
                <w:sz w:val="28"/>
                <w:szCs w:val="28"/>
              </w:rPr>
              <w:t>2 02 49999 00 0000 15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</w:tcPr>
          <w:p w:rsidR="00A81340" w:rsidRPr="00E86656" w:rsidRDefault="00A81340" w:rsidP="00690CB3">
            <w:pPr>
              <w:rPr>
                <w:sz w:val="28"/>
                <w:szCs w:val="28"/>
              </w:rPr>
            </w:pPr>
            <w:r w:rsidRPr="00E86656">
              <w:rPr>
                <w:sz w:val="28"/>
                <w:szCs w:val="28"/>
              </w:rPr>
              <w:t>Прочие межбюджетные трансферты, передаваемые бюджетам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690CB3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550,0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690CB3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690CB3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A81340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</w:tcPr>
          <w:p w:rsidR="00A81340" w:rsidRPr="00E86656" w:rsidRDefault="00A81340" w:rsidP="00690CB3">
            <w:pPr>
              <w:rPr>
                <w:sz w:val="28"/>
                <w:szCs w:val="28"/>
              </w:rPr>
            </w:pPr>
            <w:r w:rsidRPr="00E86656">
              <w:rPr>
                <w:sz w:val="28"/>
                <w:szCs w:val="28"/>
              </w:rPr>
              <w:t>2 02 49999 10 0000 15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</w:tcPr>
          <w:p w:rsidR="00A81340" w:rsidRPr="00E86656" w:rsidRDefault="00A81340" w:rsidP="00690CB3">
            <w:pPr>
              <w:rPr>
                <w:sz w:val="28"/>
                <w:szCs w:val="28"/>
              </w:rPr>
            </w:pPr>
            <w:r w:rsidRPr="00E86656">
              <w:rPr>
                <w:sz w:val="28"/>
                <w:szCs w:val="28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550,0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81340" w:rsidRPr="00D300E6" w:rsidRDefault="00A81340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0,0</w:t>
            </w:r>
          </w:p>
        </w:tc>
      </w:tr>
    </w:tbl>
    <w:p w:rsidR="00A81340" w:rsidRDefault="00A81340" w:rsidP="00277735">
      <w:pPr>
        <w:rPr>
          <w:sz w:val="28"/>
          <w:szCs w:val="28"/>
        </w:rPr>
      </w:pPr>
    </w:p>
    <w:p w:rsidR="00A81340" w:rsidRDefault="00A81340" w:rsidP="00C37B73">
      <w:pPr>
        <w:tabs>
          <w:tab w:val="left" w:pos="915"/>
        </w:tabs>
      </w:pPr>
      <w:r>
        <w:t xml:space="preserve">              </w:t>
      </w:r>
    </w:p>
    <w:p w:rsidR="00A81340" w:rsidRPr="00C37B73" w:rsidRDefault="00A81340" w:rsidP="00C37B73">
      <w:pPr>
        <w:tabs>
          <w:tab w:val="left" w:pos="915"/>
        </w:tabs>
        <w:rPr>
          <w:sz w:val="28"/>
          <w:szCs w:val="28"/>
        </w:rPr>
      </w:pPr>
      <w:r>
        <w:t xml:space="preserve">              </w:t>
      </w:r>
      <w:r w:rsidRPr="00C37B73">
        <w:rPr>
          <w:sz w:val="28"/>
          <w:szCs w:val="28"/>
        </w:rPr>
        <w:t>Председатель Собрания депутатов –</w:t>
      </w:r>
    </w:p>
    <w:p w:rsidR="00A81340" w:rsidRPr="00C37B73" w:rsidRDefault="00A81340" w:rsidP="00C37B73">
      <w:pPr>
        <w:tabs>
          <w:tab w:val="left" w:pos="720"/>
          <w:tab w:val="left" w:pos="915"/>
        </w:tabs>
        <w:rPr>
          <w:sz w:val="28"/>
          <w:szCs w:val="28"/>
        </w:rPr>
      </w:pPr>
      <w:r w:rsidRPr="00C37B73">
        <w:rPr>
          <w:sz w:val="28"/>
          <w:szCs w:val="28"/>
        </w:rPr>
        <w:tab/>
        <w:t>Глава Гашунского сельского поселения</w:t>
      </w:r>
      <w:r w:rsidRPr="00C37B73">
        <w:rPr>
          <w:sz w:val="28"/>
          <w:szCs w:val="28"/>
        </w:rPr>
        <w:tab/>
      </w:r>
      <w:r w:rsidRPr="00C37B73">
        <w:rPr>
          <w:sz w:val="28"/>
          <w:szCs w:val="28"/>
        </w:rPr>
        <w:tab/>
      </w:r>
      <w:r w:rsidRPr="00C37B73">
        <w:rPr>
          <w:sz w:val="28"/>
          <w:szCs w:val="28"/>
        </w:rPr>
        <w:tab/>
      </w:r>
      <w:r w:rsidRPr="00C37B73">
        <w:rPr>
          <w:sz w:val="28"/>
          <w:szCs w:val="28"/>
        </w:rPr>
        <w:tab/>
        <w:t>Л.В. Нечаева</w:t>
      </w:r>
    </w:p>
    <w:p w:rsidR="00A81340" w:rsidRPr="00C37B73" w:rsidRDefault="00A81340" w:rsidP="00277735">
      <w:pPr>
        <w:rPr>
          <w:sz w:val="28"/>
          <w:szCs w:val="28"/>
        </w:rPr>
      </w:pPr>
    </w:p>
    <w:sectPr w:rsidR="00A81340" w:rsidRPr="00C37B73" w:rsidSect="008C18BA">
      <w:headerReference w:type="default" r:id="rId7"/>
      <w:pgSz w:w="16838" w:h="11906" w:orient="landscape"/>
      <w:pgMar w:top="993" w:right="820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1340" w:rsidRDefault="00A81340" w:rsidP="00841A01">
      <w:r>
        <w:separator/>
      </w:r>
    </w:p>
  </w:endnote>
  <w:endnote w:type="continuationSeparator" w:id="1">
    <w:p w:rsidR="00A81340" w:rsidRDefault="00A81340" w:rsidP="00841A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G Souveni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1340" w:rsidRDefault="00A81340" w:rsidP="00841A01">
      <w:r>
        <w:separator/>
      </w:r>
    </w:p>
  </w:footnote>
  <w:footnote w:type="continuationSeparator" w:id="1">
    <w:p w:rsidR="00A81340" w:rsidRDefault="00A81340" w:rsidP="00841A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340" w:rsidRPr="00BF3EDA" w:rsidRDefault="00A81340">
    <w:pPr>
      <w:pStyle w:val="Header"/>
      <w:jc w:val="center"/>
      <w:rPr>
        <w:sz w:val="24"/>
        <w:szCs w:val="24"/>
      </w:rPr>
    </w:pPr>
    <w:r w:rsidRPr="00BF3EDA">
      <w:rPr>
        <w:sz w:val="24"/>
        <w:szCs w:val="24"/>
      </w:rPr>
      <w:fldChar w:fldCharType="begin"/>
    </w:r>
    <w:r w:rsidRPr="00BF3EDA">
      <w:rPr>
        <w:sz w:val="24"/>
        <w:szCs w:val="24"/>
      </w:rPr>
      <w:instrText xml:space="preserve"> PAGE   \* MERGEFORMAT </w:instrText>
    </w:r>
    <w:r w:rsidRPr="00BF3EDA">
      <w:rPr>
        <w:sz w:val="24"/>
        <w:szCs w:val="24"/>
      </w:rPr>
      <w:fldChar w:fldCharType="separate"/>
    </w:r>
    <w:r>
      <w:rPr>
        <w:noProof/>
        <w:sz w:val="24"/>
        <w:szCs w:val="24"/>
      </w:rPr>
      <w:t>3</w:t>
    </w:r>
    <w:r w:rsidRPr="00BF3EDA">
      <w:rPr>
        <w:sz w:val="24"/>
        <w:szCs w:val="24"/>
      </w:rPr>
      <w:fldChar w:fldCharType="end"/>
    </w:r>
  </w:p>
  <w:p w:rsidR="00A81340" w:rsidRPr="00841A01" w:rsidRDefault="00A81340" w:rsidP="00841A01">
    <w:pPr>
      <w:pStyle w:val="Header"/>
      <w:jc w:val="center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033F24"/>
    <w:multiLevelType w:val="multilevel"/>
    <w:tmpl w:val="83143522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1A01"/>
    <w:rsid w:val="00030FF6"/>
    <w:rsid w:val="00050F68"/>
    <w:rsid w:val="00067985"/>
    <w:rsid w:val="00085B75"/>
    <w:rsid w:val="000C73E1"/>
    <w:rsid w:val="000D5786"/>
    <w:rsid w:val="000D6672"/>
    <w:rsid w:val="00140B9C"/>
    <w:rsid w:val="001D1E5C"/>
    <w:rsid w:val="001E34CB"/>
    <w:rsid w:val="00206C59"/>
    <w:rsid w:val="00210820"/>
    <w:rsid w:val="00214C52"/>
    <w:rsid w:val="0021549C"/>
    <w:rsid w:val="00231BDB"/>
    <w:rsid w:val="00242BDB"/>
    <w:rsid w:val="00245080"/>
    <w:rsid w:val="00260B68"/>
    <w:rsid w:val="0027409A"/>
    <w:rsid w:val="00277735"/>
    <w:rsid w:val="0027786D"/>
    <w:rsid w:val="002C0BE1"/>
    <w:rsid w:val="002C2036"/>
    <w:rsid w:val="002E4EFE"/>
    <w:rsid w:val="003827C1"/>
    <w:rsid w:val="003B5F73"/>
    <w:rsid w:val="00406FF8"/>
    <w:rsid w:val="00472CEA"/>
    <w:rsid w:val="00480CCF"/>
    <w:rsid w:val="00492A23"/>
    <w:rsid w:val="0049444D"/>
    <w:rsid w:val="004F2E0A"/>
    <w:rsid w:val="004F76E0"/>
    <w:rsid w:val="00524299"/>
    <w:rsid w:val="005D40D7"/>
    <w:rsid w:val="005D4E61"/>
    <w:rsid w:val="006028E8"/>
    <w:rsid w:val="00611DAA"/>
    <w:rsid w:val="006717BB"/>
    <w:rsid w:val="00690CB3"/>
    <w:rsid w:val="006C18FA"/>
    <w:rsid w:val="006D006E"/>
    <w:rsid w:val="006E2811"/>
    <w:rsid w:val="006F0884"/>
    <w:rsid w:val="007F0286"/>
    <w:rsid w:val="00840503"/>
    <w:rsid w:val="00841A01"/>
    <w:rsid w:val="00841B2A"/>
    <w:rsid w:val="00853CC9"/>
    <w:rsid w:val="008A69C3"/>
    <w:rsid w:val="008C18BA"/>
    <w:rsid w:val="009404F4"/>
    <w:rsid w:val="0096228D"/>
    <w:rsid w:val="00994C2A"/>
    <w:rsid w:val="00A177FC"/>
    <w:rsid w:val="00A210E3"/>
    <w:rsid w:val="00A37BA7"/>
    <w:rsid w:val="00A52473"/>
    <w:rsid w:val="00A54A00"/>
    <w:rsid w:val="00A75FCB"/>
    <w:rsid w:val="00A81340"/>
    <w:rsid w:val="00AB4F3A"/>
    <w:rsid w:val="00AE2012"/>
    <w:rsid w:val="00AF6DD5"/>
    <w:rsid w:val="00B20ADF"/>
    <w:rsid w:val="00B71C93"/>
    <w:rsid w:val="00BE2916"/>
    <w:rsid w:val="00BF3EDA"/>
    <w:rsid w:val="00C109FF"/>
    <w:rsid w:val="00C17095"/>
    <w:rsid w:val="00C303A0"/>
    <w:rsid w:val="00C37B73"/>
    <w:rsid w:val="00C401B2"/>
    <w:rsid w:val="00C6539C"/>
    <w:rsid w:val="00C72D9C"/>
    <w:rsid w:val="00C76E4A"/>
    <w:rsid w:val="00C8016F"/>
    <w:rsid w:val="00C80A00"/>
    <w:rsid w:val="00C851CA"/>
    <w:rsid w:val="00C939C9"/>
    <w:rsid w:val="00CB2564"/>
    <w:rsid w:val="00D22DD7"/>
    <w:rsid w:val="00D300E6"/>
    <w:rsid w:val="00D62FB9"/>
    <w:rsid w:val="00DA0413"/>
    <w:rsid w:val="00E267E7"/>
    <w:rsid w:val="00E34F91"/>
    <w:rsid w:val="00E54669"/>
    <w:rsid w:val="00E85DB0"/>
    <w:rsid w:val="00E86656"/>
    <w:rsid w:val="00E92E91"/>
    <w:rsid w:val="00EE7C2A"/>
    <w:rsid w:val="00F7171B"/>
    <w:rsid w:val="00F74D33"/>
    <w:rsid w:val="00F97ECA"/>
    <w:rsid w:val="00FA3390"/>
    <w:rsid w:val="00FA7D83"/>
    <w:rsid w:val="00FD3784"/>
    <w:rsid w:val="00FD49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1A01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41A01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41A01"/>
    <w:rPr>
      <w:rFonts w:ascii="AG Souvenir" w:hAnsi="AG Souvenir" w:cs="Times New Roman"/>
      <w:b/>
      <w:spacing w:val="38"/>
      <w:sz w:val="20"/>
      <w:szCs w:val="20"/>
      <w:lang w:eastAsia="ru-RU"/>
    </w:rPr>
  </w:style>
  <w:style w:type="paragraph" w:styleId="BodyText">
    <w:name w:val="Body Text"/>
    <w:basedOn w:val="Normal"/>
    <w:link w:val="BodyTextChar"/>
    <w:uiPriority w:val="99"/>
    <w:rsid w:val="00841A01"/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841A01"/>
    <w:rPr>
      <w:rFonts w:ascii="Times New Roman" w:hAnsi="Times New Roman" w:cs="Times New Roman"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841A01"/>
    <w:pPr>
      <w:ind w:firstLine="709"/>
      <w:jc w:val="both"/>
    </w:pPr>
    <w:rPr>
      <w:sz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841A01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Postan">
    <w:name w:val="Postan"/>
    <w:basedOn w:val="Normal"/>
    <w:uiPriority w:val="99"/>
    <w:rsid w:val="00841A01"/>
    <w:pPr>
      <w:jc w:val="center"/>
    </w:pPr>
    <w:rPr>
      <w:sz w:val="28"/>
    </w:rPr>
  </w:style>
  <w:style w:type="paragraph" w:styleId="Footer">
    <w:name w:val="footer"/>
    <w:basedOn w:val="Normal"/>
    <w:link w:val="FooterChar"/>
    <w:uiPriority w:val="99"/>
    <w:rsid w:val="00841A0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41A01"/>
    <w:rPr>
      <w:rFonts w:ascii="Times New Roman" w:hAnsi="Times New Rom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rsid w:val="00841A0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41A01"/>
    <w:rPr>
      <w:rFonts w:ascii="Times New Roman" w:hAnsi="Times New Roman" w:cs="Times New Roman"/>
      <w:sz w:val="20"/>
      <w:szCs w:val="20"/>
      <w:lang w:eastAsia="ru-RU"/>
    </w:rPr>
  </w:style>
  <w:style w:type="character" w:styleId="PageNumber">
    <w:name w:val="page number"/>
    <w:basedOn w:val="DefaultParagraphFont"/>
    <w:uiPriority w:val="99"/>
    <w:rsid w:val="00841A01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841A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841A0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521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1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1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4</Pages>
  <Words>803</Words>
  <Characters>4578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Захарова</dc:creator>
  <cp:keywords/>
  <dc:description/>
  <cp:lastModifiedBy>User</cp:lastModifiedBy>
  <cp:revision>2</cp:revision>
  <cp:lastPrinted>2017-10-12T08:31:00Z</cp:lastPrinted>
  <dcterms:created xsi:type="dcterms:W3CDTF">2018-11-12T10:09:00Z</dcterms:created>
  <dcterms:modified xsi:type="dcterms:W3CDTF">2018-11-12T10:09:00Z</dcterms:modified>
</cp:coreProperties>
</file>